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5914F" w14:textId="77777777" w:rsidR="0064063D" w:rsidRDefault="00191AF6" w:rsidP="00AC1095">
      <w:pPr>
        <w:pStyle w:val="Heading1"/>
      </w:pPr>
      <w:bookmarkStart w:id="0" w:name="_GoBack"/>
      <w:bookmarkEnd w:id="0"/>
      <w:r>
        <w:t>Increase Your Productivity with These Daily Habits</w:t>
      </w:r>
    </w:p>
    <w:p w14:paraId="524441F7" w14:textId="77777777" w:rsidR="00AC1095" w:rsidRPr="00AC1095" w:rsidRDefault="00AC1095" w:rsidP="00AC1095"/>
    <w:p w14:paraId="1FA37866" w14:textId="77777777" w:rsidR="00AC1095" w:rsidRDefault="00191AF6">
      <w:r>
        <w:t>Everybody wants to get more done and feel like they accomplished something at the end of the day. While there are millions of different tips for productivity out there, you can increase your productivity</w:t>
      </w:r>
      <w:r>
        <w:t xml:space="preserve"> levels by changing a few daily habits. Here's how you can improve your productivity by changing the following daily habits.</w:t>
      </w:r>
    </w:p>
    <w:p w14:paraId="5D4EA876" w14:textId="77777777" w:rsidR="00AC1095" w:rsidRDefault="00AC1095"/>
    <w:p w14:paraId="2DA194AE" w14:textId="77777777" w:rsidR="00AC1095" w:rsidRDefault="00191AF6">
      <w:pPr>
        <w:rPr>
          <w:b/>
        </w:rPr>
      </w:pPr>
      <w:r>
        <w:rPr>
          <w:b/>
        </w:rPr>
        <w:t>Arrive Early, Stay Later</w:t>
      </w:r>
    </w:p>
    <w:p w14:paraId="2AD19A93" w14:textId="77777777" w:rsidR="00633200" w:rsidRDefault="00191AF6">
      <w:r>
        <w:t>If you live in a congested city, you can save some time and beat traffic by starting your day earlier. Wh</w:t>
      </w:r>
      <w:r>
        <w:t>en you're not wasting your time sitting in traffic, you can start working on your most essential tasks sooner. Your ability to save hours not sitting in traffic will drastically increase your productivity. Make it a habit to arrive early and stay a bit lat</w:t>
      </w:r>
      <w:r>
        <w:t>er, and you'll notice an increase in your productivity.</w:t>
      </w:r>
    </w:p>
    <w:p w14:paraId="4623B831" w14:textId="77777777" w:rsidR="00A072B8" w:rsidRDefault="00A072B8"/>
    <w:p w14:paraId="635E11E1" w14:textId="77777777" w:rsidR="00A072B8" w:rsidRDefault="00191AF6">
      <w:pPr>
        <w:rPr>
          <w:b/>
        </w:rPr>
      </w:pPr>
      <w:r>
        <w:rPr>
          <w:b/>
        </w:rPr>
        <w:t>Plan the Night Before</w:t>
      </w:r>
    </w:p>
    <w:p w14:paraId="2AE0DC07" w14:textId="77777777" w:rsidR="00300A57" w:rsidRDefault="00191AF6">
      <w:r>
        <w:t>Spending just 15 minutes before you go to bed creating and prioritizing your to-do list for the next day will give you a head start the following day. After you create your to-d</w:t>
      </w:r>
      <w:r>
        <w:t>o list, spend a few minutes marking the tasks that are important to remind you that those tasks have to be done to push you forward in achieving your goals.</w:t>
      </w:r>
    </w:p>
    <w:p w14:paraId="0F65B29E" w14:textId="77777777" w:rsidR="001D7995" w:rsidRDefault="001D7995"/>
    <w:p w14:paraId="4B82021B" w14:textId="77777777" w:rsidR="001D7995" w:rsidRDefault="00191AF6">
      <w:pPr>
        <w:rPr>
          <w:b/>
        </w:rPr>
      </w:pPr>
      <w:r>
        <w:rPr>
          <w:b/>
        </w:rPr>
        <w:t>Have Lunch Outside the Office</w:t>
      </w:r>
    </w:p>
    <w:p w14:paraId="5597B42D" w14:textId="77777777" w:rsidR="0049094A" w:rsidRDefault="00191AF6">
      <w:r>
        <w:t>While small, this habit can have a huge and powerful effect on how y</w:t>
      </w:r>
      <w:r>
        <w:t>ou work for the rest of the day. Using your lunch to get out of your work environment can refresh your creativity, significantly reduce your stress levels, and help you re-focus when it's time to get back to work. Consider taking a short walk to help clear</w:t>
      </w:r>
      <w:r>
        <w:t xml:space="preserve"> your head and think about what you want to accomplish the rest of the day.</w:t>
      </w:r>
    </w:p>
    <w:p w14:paraId="37E8118B" w14:textId="77777777" w:rsidR="00C354E0" w:rsidRDefault="00C354E0"/>
    <w:p w14:paraId="5CF5CA40" w14:textId="77777777" w:rsidR="00C354E0" w:rsidRDefault="00191AF6">
      <w:pPr>
        <w:rPr>
          <w:b/>
        </w:rPr>
      </w:pPr>
      <w:r>
        <w:rPr>
          <w:b/>
        </w:rPr>
        <w:t>Minimize Distractions</w:t>
      </w:r>
    </w:p>
    <w:p w14:paraId="5C5CE166" w14:textId="77777777" w:rsidR="00C354E0" w:rsidRDefault="00191AF6">
      <w:r>
        <w:t>Distractions are everywhere. If you work from a computer, you have the temptation of checking your social media and surfing the Internet, among other things.</w:t>
      </w:r>
      <w:r>
        <w:t xml:space="preserve"> There are plenty of tools that can help you minimize these distractions. If you work in an office with a door, place a ‘do not disturb' sign up, so your coworkers know not to bother you.</w:t>
      </w:r>
    </w:p>
    <w:p w14:paraId="723FF253" w14:textId="77777777" w:rsidR="00C766A4" w:rsidRDefault="00C766A4"/>
    <w:p w14:paraId="1A40460D" w14:textId="77777777" w:rsidR="00C766A4" w:rsidRDefault="00191AF6">
      <w:pPr>
        <w:rPr>
          <w:b/>
        </w:rPr>
      </w:pPr>
      <w:r>
        <w:rPr>
          <w:b/>
        </w:rPr>
        <w:t>Always Keep Your Goals in Sight</w:t>
      </w:r>
    </w:p>
    <w:p w14:paraId="2ECC29C7" w14:textId="77777777" w:rsidR="00574858" w:rsidRDefault="00191AF6">
      <w:r>
        <w:lastRenderedPageBreak/>
        <w:t>After you’ve set your goals, keep t</w:t>
      </w:r>
      <w:r>
        <w:t xml:space="preserve">hem in sight at all times. You want to write your goals down and keep them in a place where you will end up seeing them throughout your day. </w:t>
      </w:r>
      <w:r w:rsidR="00D674C3">
        <w:t xml:space="preserve">Being able to see your goals throughout the day will give you the motivation to get tasks done that move you closer to accomplishing them. </w:t>
      </w:r>
    </w:p>
    <w:p w14:paraId="696B94F3" w14:textId="77777777" w:rsidR="00D674C3" w:rsidRDefault="00D674C3"/>
    <w:p w14:paraId="5F3E306D" w14:textId="77777777" w:rsidR="00D674C3" w:rsidRPr="00BD0BFA" w:rsidRDefault="00191AF6">
      <w:r>
        <w:t xml:space="preserve">Changing these five habits will move you toward being a more productive person. Keep track of your results and watch as the small daily victories start to transform your life. </w:t>
      </w:r>
    </w:p>
    <w:sectPr w:rsidR="00D674C3" w:rsidRPr="00BD0BFA"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200"/>
    <w:rsid w:val="00010929"/>
    <w:rsid w:val="00191AF6"/>
    <w:rsid w:val="001D7995"/>
    <w:rsid w:val="00300A57"/>
    <w:rsid w:val="0049094A"/>
    <w:rsid w:val="00574858"/>
    <w:rsid w:val="00633200"/>
    <w:rsid w:val="0064063D"/>
    <w:rsid w:val="00660AAD"/>
    <w:rsid w:val="006E6EE8"/>
    <w:rsid w:val="00792311"/>
    <w:rsid w:val="00A072B8"/>
    <w:rsid w:val="00AC1095"/>
    <w:rsid w:val="00BD0BFA"/>
    <w:rsid w:val="00C354E0"/>
    <w:rsid w:val="00C766A4"/>
    <w:rsid w:val="00D674C3"/>
    <w:rsid w:val="00ED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DE39B9B"/>
  <w14:defaultImageDpi w14:val="32767"/>
  <w15:chartTrackingRefBased/>
  <w15:docId w15:val="{994B2105-41F3-8444-A446-B6B039998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443</Words>
  <Characters>2054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2019-04-19T14:20:00Z</dcterms:created>
  <dcterms:modified xsi:type="dcterms:W3CDTF">2019-04-19T14:21:00Z</dcterms:modified>
  <cp:category/>
</cp:coreProperties>
</file>